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66BFE" w14:textId="77777777" w:rsidR="006E33FF" w:rsidRDefault="006E33FF" w:rsidP="006E33FF">
      <w:pPr>
        <w:pStyle w:val="NoSpacing"/>
      </w:pPr>
      <w:r>
        <w:rPr>
          <w:u w:val="single"/>
        </w:rPr>
        <w:t>Matilda WESTBY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14:paraId="56E996AF" w14:textId="77777777" w:rsidR="006E33FF" w:rsidRDefault="006E33FF" w:rsidP="006E33FF">
      <w:pPr>
        <w:pStyle w:val="NoSpacing"/>
      </w:pPr>
      <w:r>
        <w:t>of Westby in Craven, West Riding of Yorkshire.</w:t>
      </w:r>
    </w:p>
    <w:p w14:paraId="5A46A63E" w14:textId="77777777" w:rsidR="006E33FF" w:rsidRDefault="006E33FF" w:rsidP="006E33FF">
      <w:pPr>
        <w:pStyle w:val="NoSpacing"/>
      </w:pPr>
    </w:p>
    <w:p w14:paraId="63647D3A" w14:textId="77777777" w:rsidR="006E33FF" w:rsidRDefault="006E33FF" w:rsidP="006E33FF">
      <w:pPr>
        <w:pStyle w:val="NoSpacing"/>
      </w:pPr>
    </w:p>
    <w:p w14:paraId="2124F8B5" w14:textId="77777777" w:rsidR="006E33FF" w:rsidRDefault="006E33FF" w:rsidP="006E33FF">
      <w:pPr>
        <w:pStyle w:val="NoSpacing"/>
      </w:pPr>
      <w:r>
        <w:t>= William(q.v.).</w:t>
      </w:r>
    </w:p>
    <w:p w14:paraId="2265FB0B" w14:textId="77777777" w:rsidR="006E33FF" w:rsidRDefault="006E33FF" w:rsidP="006E33FF">
      <w:pPr>
        <w:pStyle w:val="NoSpacing"/>
      </w:pPr>
      <w:r>
        <w:t>(“The Register of Thomas Rotherham, Archbishop of York 1480-1500</w:t>
      </w:r>
    </w:p>
    <w:p w14:paraId="3D5C8CD1" w14:textId="77777777" w:rsidR="006E33FF" w:rsidRDefault="006E33FF" w:rsidP="006E33FF">
      <w:pPr>
        <w:pStyle w:val="NoSpacing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p.11)</w:t>
      </w:r>
    </w:p>
    <w:p w14:paraId="22931421" w14:textId="77777777" w:rsidR="006E33FF" w:rsidRDefault="006E33FF" w:rsidP="006E33FF">
      <w:pPr>
        <w:pStyle w:val="NoSpacing"/>
      </w:pPr>
    </w:p>
    <w:p w14:paraId="7F780688" w14:textId="77777777" w:rsidR="006E33FF" w:rsidRDefault="006E33FF" w:rsidP="006E33FF">
      <w:pPr>
        <w:pStyle w:val="NoSpacing"/>
      </w:pPr>
    </w:p>
    <w:p w14:paraId="3A9F99B9" w14:textId="77777777" w:rsidR="006E33FF" w:rsidRDefault="006E33FF" w:rsidP="006E33FF">
      <w:pPr>
        <w:pStyle w:val="NoSpacing"/>
      </w:pPr>
      <w:r>
        <w:t>29 Sep.1481</w:t>
      </w:r>
      <w:r>
        <w:tab/>
        <w:t>They were licensed to have low masses said in their manorial chapel of</w:t>
      </w:r>
    </w:p>
    <w:p w14:paraId="17D9340A" w14:textId="77777777" w:rsidR="006E33FF" w:rsidRDefault="006E33FF" w:rsidP="006E33FF">
      <w:pPr>
        <w:pStyle w:val="NoSpacing"/>
      </w:pPr>
      <w:r>
        <w:tab/>
      </w:r>
      <w:r>
        <w:tab/>
        <w:t>Westby for three years.   (ibid.)</w:t>
      </w:r>
    </w:p>
    <w:p w14:paraId="02AE1158" w14:textId="77777777" w:rsidR="006E33FF" w:rsidRDefault="006E33FF" w:rsidP="006E33FF">
      <w:pPr>
        <w:pStyle w:val="NoSpacing"/>
      </w:pPr>
    </w:p>
    <w:p w14:paraId="6ADC08CD" w14:textId="77777777" w:rsidR="006E33FF" w:rsidRDefault="006E33FF" w:rsidP="006E33FF">
      <w:pPr>
        <w:pStyle w:val="NoSpacing"/>
      </w:pPr>
    </w:p>
    <w:p w14:paraId="164A8448" w14:textId="77777777" w:rsidR="006E33FF" w:rsidRDefault="006E33FF" w:rsidP="006E33FF">
      <w:pPr>
        <w:pStyle w:val="NoSpacing"/>
      </w:pPr>
      <w:r>
        <w:t>29 March 2019</w:t>
      </w:r>
    </w:p>
    <w:p w14:paraId="7AE1F59A" w14:textId="77777777" w:rsidR="006B2F86" w:rsidRPr="00E71FC3" w:rsidRDefault="006E33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BAFDC" w14:textId="77777777" w:rsidR="006E33FF" w:rsidRDefault="006E33FF" w:rsidP="00E71FC3">
      <w:pPr>
        <w:spacing w:after="0" w:line="240" w:lineRule="auto"/>
      </w:pPr>
      <w:r>
        <w:separator/>
      </w:r>
    </w:p>
  </w:endnote>
  <w:endnote w:type="continuationSeparator" w:id="0">
    <w:p w14:paraId="051DB252" w14:textId="77777777" w:rsidR="006E33FF" w:rsidRDefault="006E33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388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811ED" w14:textId="77777777" w:rsidR="006E33FF" w:rsidRDefault="006E33FF" w:rsidP="00E71FC3">
      <w:pPr>
        <w:spacing w:after="0" w:line="240" w:lineRule="auto"/>
      </w:pPr>
      <w:r>
        <w:separator/>
      </w:r>
    </w:p>
  </w:footnote>
  <w:footnote w:type="continuationSeparator" w:id="0">
    <w:p w14:paraId="65606C69" w14:textId="77777777" w:rsidR="006E33FF" w:rsidRDefault="006E33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3FF"/>
    <w:rsid w:val="001A7C09"/>
    <w:rsid w:val="00577BD5"/>
    <w:rsid w:val="00656CBA"/>
    <w:rsid w:val="006A1F77"/>
    <w:rsid w:val="006E33F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0E83C"/>
  <w15:chartTrackingRefBased/>
  <w15:docId w15:val="{2359A773-EC71-4EA8-A9FB-B82AFFBE1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2019-04-02T21:09:00Z</dcterms:created>
  <dcterms:modified xsi:type="dcterms:W3CDTF">2019-04-02T21:09:00Z</dcterms:modified>
</cp:coreProperties>
</file>